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16E" w14:textId="77777777" w:rsidR="00D7040F" w:rsidRDefault="00D7040F" w:rsidP="00D7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JOLYF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fl.1410)</w:t>
      </w:r>
    </w:p>
    <w:p w14:paraId="27608559" w14:textId="77777777" w:rsidR="00D7040F" w:rsidRDefault="00D7040F" w:rsidP="00D7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3CE87FBF" w14:textId="77777777" w:rsidR="00D7040F" w:rsidRDefault="00D7040F" w:rsidP="00D7040F">
      <w:pPr>
        <w:pStyle w:val="NoSpacing"/>
        <w:rPr>
          <w:rFonts w:cs="Times New Roman"/>
          <w:szCs w:val="24"/>
        </w:rPr>
      </w:pPr>
    </w:p>
    <w:p w14:paraId="3E79A91D" w14:textId="77777777" w:rsidR="00D7040F" w:rsidRDefault="00D7040F" w:rsidP="00D7040F">
      <w:pPr>
        <w:pStyle w:val="NoSpacing"/>
        <w:rPr>
          <w:rFonts w:cs="Times New Roman"/>
          <w:szCs w:val="24"/>
        </w:rPr>
      </w:pPr>
    </w:p>
    <w:p w14:paraId="5C59987F" w14:textId="77777777" w:rsidR="00D7040F" w:rsidRDefault="00D7040F" w:rsidP="00D7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Apr.1410</w:t>
      </w:r>
      <w:r>
        <w:rPr>
          <w:rFonts w:cs="Times New Roman"/>
          <w:szCs w:val="24"/>
        </w:rPr>
        <w:tab/>
        <w:t xml:space="preserve">John Drax, serjeant-at-arms(q.v.), was ordered to arrest him, John </w:t>
      </w:r>
      <w:proofErr w:type="spellStart"/>
      <w:r>
        <w:rPr>
          <w:rFonts w:cs="Times New Roman"/>
          <w:szCs w:val="24"/>
        </w:rPr>
        <w:t>Cohithe</w:t>
      </w:r>
      <w:proofErr w:type="spellEnd"/>
      <w:r>
        <w:rPr>
          <w:rFonts w:cs="Times New Roman"/>
          <w:szCs w:val="24"/>
        </w:rPr>
        <w:t>(q.v.)</w:t>
      </w:r>
    </w:p>
    <w:p w14:paraId="743C2D9B" w14:textId="77777777" w:rsidR="00D7040F" w:rsidRDefault="00D7040F" w:rsidP="00D7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Copshef</w:t>
      </w:r>
      <w:proofErr w:type="spellEnd"/>
      <w:r>
        <w:rPr>
          <w:rFonts w:cs="Times New Roman"/>
          <w:szCs w:val="24"/>
        </w:rPr>
        <w:t xml:space="preserve">(q.v.), and hand them over, as suspected heretics, to the </w:t>
      </w:r>
    </w:p>
    <w:p w14:paraId="43AE7B9C" w14:textId="77777777" w:rsidR="00D7040F" w:rsidRDefault="00D7040F" w:rsidP="00D7040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Sheriff of London for imprisonment.</w:t>
      </w:r>
    </w:p>
    <w:p w14:paraId="17C8E385" w14:textId="77777777" w:rsidR="00D7040F" w:rsidRDefault="00D7040F" w:rsidP="00D7040F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p.462)</w:t>
      </w:r>
    </w:p>
    <w:p w14:paraId="10CD229C" w14:textId="77777777" w:rsidR="00D7040F" w:rsidRDefault="00D7040F" w:rsidP="00D7040F">
      <w:pPr>
        <w:pStyle w:val="NoSpacing"/>
        <w:rPr>
          <w:rFonts w:cs="Times New Roman"/>
          <w:szCs w:val="24"/>
        </w:rPr>
      </w:pPr>
    </w:p>
    <w:p w14:paraId="28B5847A" w14:textId="77777777" w:rsidR="00D7040F" w:rsidRDefault="00D7040F" w:rsidP="00D7040F">
      <w:pPr>
        <w:pStyle w:val="NoSpacing"/>
        <w:rPr>
          <w:rFonts w:cs="Times New Roman"/>
          <w:szCs w:val="24"/>
        </w:rPr>
      </w:pPr>
    </w:p>
    <w:p w14:paraId="56A812F0" w14:textId="77777777" w:rsidR="00D7040F" w:rsidRDefault="00D7040F" w:rsidP="00D704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August 2022</w:t>
      </w:r>
    </w:p>
    <w:p w14:paraId="6D1419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93C4A" w14:textId="77777777" w:rsidR="00D7040F" w:rsidRDefault="00D7040F" w:rsidP="009139A6">
      <w:r>
        <w:separator/>
      </w:r>
    </w:p>
  </w:endnote>
  <w:endnote w:type="continuationSeparator" w:id="0">
    <w:p w14:paraId="4FD0332F" w14:textId="77777777" w:rsidR="00D7040F" w:rsidRDefault="00D704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A77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7D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846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CBD82" w14:textId="77777777" w:rsidR="00D7040F" w:rsidRDefault="00D7040F" w:rsidP="009139A6">
      <w:r>
        <w:separator/>
      </w:r>
    </w:p>
  </w:footnote>
  <w:footnote w:type="continuationSeparator" w:id="0">
    <w:p w14:paraId="1BABCB2A" w14:textId="77777777" w:rsidR="00D7040F" w:rsidRDefault="00D704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4E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2B5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7C8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40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7040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70F18"/>
  <w15:chartTrackingRefBased/>
  <w15:docId w15:val="{17BCC758-BA30-40CB-AEFD-4F3768F6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2022-11-02T21:47:00Z</dcterms:created>
  <dcterms:modified xsi:type="dcterms:W3CDTF">2022-11-02T21:48:00Z</dcterms:modified>
</cp:coreProperties>
</file>